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077b458" w14:textId="077b458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9F44D2">
        <w:t>93</w:t>
      </w:r>
      <w:r w:rsidRPr="002C1CDD">
        <w:t>. St-</w:t>
      </w:r>
      <w:r w:rsidR="009F44D2">
        <w:t>687/20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9F44D2">
        <w:t>93</w:t>
      </w:r>
      <w:r w:rsidRPr="002C1CDD">
        <w:t>. St-</w:t>
      </w:r>
      <w:r w:rsidR="009F44D2">
        <w:t>687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</w:t>
      </w:r>
      <w:r w:rsidR="00F57854">
        <w:t xml:space="preserve"> Regionalni centar Zagreb, Podružnica Karlovac, </w:t>
      </w:r>
      <w:r>
        <w:t xml:space="preserve"> </w:t>
      </w:r>
      <w:r w:rsidR="00F57854">
        <w:t>Ul. Pavla Vitezovića 1, 47000 Karlovac,</w:t>
      </w:r>
      <w:r>
        <w:t xml:space="preserve">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9F44D2" w:rsidP="009F44D2" w:rsidRDefault="009F44D2">
      <w:pPr>
        <w:ind w:firstLine="708"/>
      </w:pPr>
      <w:r>
        <w:t xml:space="preserve">TOPLICE LEŠĆE jednostavno društvo s ograničenom odgovornošću za trgovinu i usluge i turistička agencija, </w:t>
      </w:r>
      <w:proofErr w:type="spellStart"/>
      <w:r>
        <w:t>Skukani</w:t>
      </w:r>
      <w:proofErr w:type="spellEnd"/>
      <w:r>
        <w:t xml:space="preserve"> 1 B, 47250 Generalski stol, OIB: 10178381419;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9F44D2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57854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9F44D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F44D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F44D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F44D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F44D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44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4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4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4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4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3306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St-687/2021-3</izvorni_sadrzaj>
    <derivirana_varijabla naziv="DomainObject.Oznaka_1">St-687/2021-3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St-687/2021</izvorni_sadrzaj>
    <derivirana_varijabla naziv="DomainObject.Predmet.OznakaBroj_1">St-687/2021</derivirana_varijabla>
  </DomainObject.Predmet.OznakaBroj>
  <DomainObject.Predmet.OznakaBrojOptuznogAkta>
    <izvorni_sadrzaj>04-06-21-1152</izvorni_sadrzaj>
    <derivirana_varijabla naziv="DomainObject.Predmet.OznakaBrojOptuznogAkta_1">04-06-21-1152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TOPLICE LEŠĆE jednostavno društvo s ograničenom odgovornošću za trgovinu i usluge i turistička agencija</izvorni_sadrzaj>
    <derivirana_varijabla naziv="DomainObject.Predmet.ProtustrankaFormated_1">  TOPLICE LEŠĆE jednostavno društvo s ograničenom odgovornošću za trgovinu i usluge i turistička agencija</derivirana_varijabla>
  </DomainObject.Predmet.ProtustrankaFormated>
  <DomainObject.Predmet.ProtustrankaFormatedOIB>
    <izvorni_sadrzaj>  TOPLICE LEŠĆE jednostavno društvo s ograničenom odgovornošću za trgovinu i usluge i turistička agencija, OIB 10178381419</izvorni_sadrzaj>
    <derivirana_varijabla naziv="DomainObject.Predmet.ProtustrankaFormatedOIB_1">  TOPLICE LEŠĆE jednostavno društvo s ograničenom odgovornošću za trgovinu i usluge i turistička agencija, OIB 10178381419</derivirana_varijabla>
  </DomainObject.Predmet.ProtustrankaFormatedOIB>
  <DomainObject.Predmet.ProtustrankaFormatedWithAdress>
    <izvorni_sadrzaj> TOPLICE LEŠĆE jednostavno društvo s ograničenom odgovornošću za trgovinu i usluge i turistička agencija, Skukani 1B, 47262 Generalski Stol</izvorni_sadrzaj>
    <derivirana_varijabla naziv="DomainObject.Predmet.ProtustrankaFormatedWithAdress_1"> TOPLICE LEŠĆE jednostavno društvo s ograničenom odgovornošću za trgovinu i usluge i turistička agencija, Skukani 1B, 47262 Generalski Stol</derivirana_varijabla>
  </DomainObject.Predmet.ProtustrankaFormatedWithAdress>
  <DomainObject.Predmet.ProtustrankaFormatedWithAdressOIB>
    <izvorni_sadrzaj> TOPLICE LEŠĆE jednostavno društvo s ograničenom odgovornošću za trgovinu i usluge i turistička agencija, OIB 10178381419, Skukani 1B, 47262 Generalski Stol</izvorni_sadrzaj>
    <derivirana_varijabla naziv="DomainObject.Predmet.ProtustrankaFormatedWithAdressOIB_1"> TOPLICE LEŠĆE jednostavno društvo s ograničenom odgovornošću za trgovinu i usluge i turistička agencija, OIB 10178381419, Skukani 1B, 47262 Generalski Stol</derivirana_varijabla>
  </DomainObject.Predmet.ProtustrankaFormatedWithAdressOIB>
  <DomainObject.Predmet.ProtustrankaWithAdress>
    <izvorni_sadrzaj>TOPLICE LEŠĆE jednostavno društvo s ograničenom odgovornošću za trgovinu i usluge i turistička agencija Skukani 1B, 47262 Generalski Stol</izvorni_sadrzaj>
    <derivirana_varijabla naziv="DomainObject.Predmet.ProtustrankaWithAdress_1">TOPLICE LEŠĆE jednostavno društvo s ograničenom odgovornošću za trgovinu i usluge i turistička agencija Skukani 1B, 47262 Generalski Stol</derivirana_varijabla>
  </DomainObject.Predmet.ProtustrankaWithAdress>
  <DomainObject.Predmet.ProtustrankaWithAdressOIB>
    <izvorni_sadrzaj>TOPLICE LEŠĆE jednostavno društvo s ograničenom odgovornošću za trgovinu i usluge i turistička agencija, OIB 10178381419, Skukani 1B, 47262 Generalski Stol</izvorni_sadrzaj>
    <derivirana_varijabla naziv="DomainObject.Predmet.ProtustrankaWithAdressOIB_1">TOPLICE LEŠĆE jednostavno društvo s ograničenom odgovornošću za trgovinu i usluge i turistička agencija, OIB 10178381419, Skukani 1B, 47262 Generalski Stol</derivirana_varijabla>
  </DomainObject.Predmet.ProtustrankaWithAdressOIB>
  <DomainObject.Predmet.ProtustrankaNazivFormated>
    <izvorni_sadrzaj>TOPLICE LEŠĆE jednostavno društvo s ograničenom odgovornošću za trgovinu i usluge i turistička agencija</izvorni_sadrzaj>
    <derivirana_varijabla naziv="DomainObject.Predmet.ProtustrankaNazivFormated_1">TOPLICE LEŠĆE jednostavno društvo s ograničenom odgovornošću za trgovinu i usluge i turistička agencija</derivirana_varijabla>
  </DomainObject.Predmet.ProtustrankaNazivFormated>
  <DomainObject.Predmet.ProtustrankaNazivFormatedOIB>
    <izvorni_sadrzaj>TOPLICE LEŠĆE jednostavno društvo s ograničenom odgovornošću za trgovinu i usluge i turistička agencija, OIB 10178381419</izvorni_sadrzaj>
    <derivirana_varijabla naziv="DomainObject.Predmet.ProtustrankaNazivFormatedOIB_1">TOPLICE LEŠĆE jednostavno društvo s ograničenom odgovornošću za trgovinu i usluge i turistička agencija, OIB 10178381419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TOPLICE LEŠĆE jednostavno društvo s ograničenom odgovornošću za trgovinu i usluge i turistička agencija</item>
    </izvorni_sadrzaj>
    <derivirana_varijabla naziv="DomainObject.Predmet.ProtuStrankaListFormated_1">
      <item>TOPLICE LEŠĆE jednostavno društvo s ograničenom odgovornošću za trgovinu i usluge i turistička agencija</item>
    </derivirana_varijabla>
  </DomainObject.Predmet.ProtuStrankaListFormated>
  <DomainObject.Predmet.ProtuStrankaListFormatedOIB>
    <izvorni_sadrzaj>
      <item>TOPLICE LEŠĆE jednostavno društvo s ograničenom odgovornošću za trgovinu i usluge i turistička agencija, OIB 10178381419</item>
    </izvorni_sadrzaj>
    <derivirana_varijabla naziv="DomainObject.Predmet.ProtuStrankaListFormatedOIB_1">
      <item>TOPLICE LEŠĆE jednostavno društvo s ograničenom odgovornošću za trgovinu i usluge i turistička agencija, OIB 10178381419</item>
    </derivirana_varijabla>
  </DomainObject.Predmet.ProtuStrankaListFormatedOIB>
  <DomainObject.Predmet.ProtuStrankaListFormatedWithAdress>
    <izvorni_sadrzaj>
      <item>TOPLICE LEŠĆE jednostavno društvo s ograničenom odgovornošću za trgovinu i usluge i turistička agencija, Skukani 1B, 47262 Generalski Stol</item>
    </izvorni_sadrzaj>
    <derivirana_varijabla naziv="DomainObject.Predmet.ProtuStrankaListFormatedWithAdress_1">
      <item>TOPLICE LEŠĆE jednostavno društvo s ograničenom odgovornošću za trgovinu i usluge i turistička agencija, Skukani 1B, 47262 Generalski Stol</item>
    </derivirana_varijabla>
  </DomainObject.Predmet.ProtuStrankaListFormatedWithAdress>
  <DomainObject.Predmet.ProtuStrankaListFormatedWithAdressOIB>
    <izvorni_sadrzaj>
      <item>TOPLICE LEŠĆE jednostavno društvo s ograničenom odgovornošću za trgovinu i usluge i turistička agencija, OIB 10178381419, Skukani 1B, 47262 Generalski Stol</item>
    </izvorni_sadrzaj>
    <derivirana_varijabla naziv="DomainObject.Predmet.ProtuStrankaListFormatedWithAdressOIB_1">
      <item>TOPLICE LEŠĆE jednostavno društvo s ograničenom odgovornošću za trgovinu i usluge i turistička agencija, OIB 10178381419, Skukani 1B, 47262 Generalski Stol</item>
    </derivirana_varijabla>
  </DomainObject.Predmet.ProtuStrankaListFormatedWithAdressOIB>
  <DomainObject.Predmet.ProtuStrankaListNazivFormated>
    <izvorni_sadrzaj>
      <item>TOPLICE LEŠĆE jednostavno društvo s ograničenom odgovornošću za trgovinu i usluge i turistička agencija</item>
    </izvorni_sadrzaj>
    <derivirana_varijabla naziv="DomainObject.Predmet.ProtuStrankaListNazivFormated_1">
      <item>TOPLICE LEŠĆE jednostavno društvo s ograničenom odgovornošću za trgovinu i usluge i turistička agencija</item>
    </derivirana_varijabla>
  </DomainObject.Predmet.ProtuStrankaListNazivFormated>
  <DomainObject.Predmet.ProtuStrankaListNazivFormatedOIB>
    <izvorni_sadrzaj>
      <item>TOPLICE LEŠĆE jednostavno društvo s ograničenom odgovornošću za trgovinu i usluge i turistička agencija, OIB 10178381419</item>
    </izvorni_sadrzaj>
    <derivirana_varijabla naziv="DomainObject.Predmet.ProtuStrankaListNazivFormatedOIB_1">
      <item>TOPLICE LEŠĆE jednostavno društvo s ograničenom odgovornošću za trgovinu i usluge i turistička agencija, OIB 10178381419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>St-687/2021-3</izvorni_sadrzaj>
    <derivirana_varijabla naziv="DomainObject.PoslovniBrojDokumenta_1">St-687/2021-3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TOPLICE LEŠĆE jednostavno društvo s ograničenom odgovornošću za trgovinu i usluge i turistička agencija</izvorni_sadrzaj>
    <derivirana_varijabla naziv="DomainObject.Predmet.ProtustrankaIDrugi_1">TOPLICE LEŠĆE jednostavno društvo s ograničenom odgovornošću za trgovinu i usluge i turistička agencija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TOPLICE LEŠĆE jednostavno društvo s ograničenom odgovornošću za trgovinu i usluge i turistička agencija, OIB 10178381419, Skukani 1B, 47262 Generalski Stol</izvorni_sadrzaj>
    <derivirana_varijabla naziv="DomainObject.Predmet.ProtustrankaIDrugiAdressOIB_1">TOPLICE LEŠĆE jednostavno društvo s ograničenom odgovornošću za trgovinu i usluge i turistička agencija, OIB 10178381419, Skukani 1B, 47262 Generalski Stol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TOPLICE LEŠĆE jednostavno društvo s ograničenom odgovornošću za trgovinu i usluge i turistička agencija</item>
      <item>Financijska agencija</item>
    </izvorni_sadrzaj>
    <derivirana_varijabla naziv="DomainObject.Predmet.SudioniciListNaziv_1">
      <item>TOPLICE LEŠĆE jednostavno društvo s ograničenom odgovornošću za trgovinu i usluge i turistička agencija</item>
      <item>Financijska agencija</item>
    </derivirana_varijabla>
  </DomainObject.Predmet.SudioniciListNaziv>
  <DomainObject.Predmet.SudioniciListAdressOIB>
    <izvorni_sadrzaj>
      <item>TOPLICE LEŠĆE jednostavno društvo s ograničenom odgovornošću za trgovinu i usluge i turistička agencija, OIB 10178381419, Skukani 1B,47262 Generalski Stol</item>
      <item>Financijska agencija, OIB 85821130368, UL.PAVLA VITEZOVIĆA 1,47000 Karlovac</item>
    </izvorni_sadrzaj>
    <derivirana_varijabla naziv="DomainObject.Predmet.SudioniciListAdressOIB_1">
      <item>TOPLICE LEŠĆE jednostavno društvo s ograničenom odgovornošću za trgovinu i usluge i turistička agencija, OIB 10178381419, Skukani 1B,47262 Generalski Stol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10178381419</item>
      <item>, OIB 85821130368</item>
    </izvorni_sadrzaj>
    <derivirana_varijabla naziv="DomainObject.Predmet.SudioniciListNazivOIB_1">
      <item>, OIB 10178381419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149</properties:Words>
  <properties:Characters>900</properties:Characters>
  <properties:Lines>46</properties:Lines>
  <properties:Paragraphs>24</properties:Paragraphs>
  <properties:TotalTime>207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2021-04-20T10:48:00Z</cp:lastPrinted>
  <dcterms:modified xmlns:xsi="http://www.w3.org/2001/XMLSchema-instance" xsi:type="dcterms:W3CDTF">2021-04-20T10:48:00Z</dcterms:modified>
  <cp:revision>118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St-687/2021-3 / Odluka - Ustupljeno drugom sudu - čl. 11 Zakona o sudovima (dopis_delegacija_osijek.docx)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